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63E8" w14:textId="436FB7DB" w:rsidR="00A3443E" w:rsidRPr="00062030" w:rsidRDefault="00A3443E" w:rsidP="00A3443E">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DF72C2" w:rsidRPr="00DF72C2">
        <w:rPr>
          <w:rFonts w:cs="Arial"/>
          <w:sz w:val="24"/>
          <w:szCs w:val="24"/>
        </w:rPr>
        <w:t>R4-2304372</w:t>
      </w:r>
    </w:p>
    <w:p w14:paraId="02FCA6A8" w14:textId="77777777" w:rsidR="00A3443E" w:rsidRPr="00062030" w:rsidRDefault="00A3443E" w:rsidP="00A3443E">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p w14:paraId="6E95E0B7" w14:textId="77777777" w:rsidR="00CB204B" w:rsidRPr="00E461DD" w:rsidRDefault="00CB204B" w:rsidP="00A3443E">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06DAB383" w14:textId="1D54EAF3" w:rsidR="00CB204B" w:rsidRPr="00E461DD" w:rsidRDefault="00CB204B" w:rsidP="00A3443E">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00B64D01" w:rsidRPr="00B64D01">
        <w:rPr>
          <w:rFonts w:ascii="Arial" w:hAnsi="Arial"/>
          <w:bCs/>
          <w:sz w:val="24"/>
          <w:lang w:val="en-US"/>
        </w:rPr>
        <w:t>SSB based scheduling and measurement restrictions</w:t>
      </w:r>
    </w:p>
    <w:p w14:paraId="0F2552C7" w14:textId="0A69B549" w:rsidR="00CB204B" w:rsidRPr="00E461DD" w:rsidRDefault="00CB204B" w:rsidP="00A3443E">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F136DA" w:rsidRPr="00F136DA">
        <w:rPr>
          <w:rFonts w:ascii="Arial" w:hAnsi="Arial"/>
          <w:bCs/>
          <w:sz w:val="24"/>
          <w:lang w:val="en-US"/>
        </w:rPr>
        <w:t>5.8.3.</w:t>
      </w:r>
      <w:r w:rsidR="00F136DA">
        <w:rPr>
          <w:rFonts w:ascii="Arial" w:hAnsi="Arial"/>
          <w:bCs/>
          <w:sz w:val="24"/>
          <w:lang w:val="en-US"/>
        </w:rPr>
        <w:t>4</w:t>
      </w:r>
    </w:p>
    <w:p w14:paraId="0CA2B328" w14:textId="5D76BBF0" w:rsidR="00800145" w:rsidRPr="00E75BD8" w:rsidRDefault="00800145" w:rsidP="00A3443E">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4EA1A2F8"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244EEF">
        <w:rPr>
          <w:lang w:val="en-US"/>
        </w:rPr>
        <w:t>the following aspects:</w:t>
      </w:r>
    </w:p>
    <w:p w14:paraId="3E033A75" w14:textId="77777777" w:rsidR="00244EEF" w:rsidRPr="00244EEF" w:rsidRDefault="00244EEF" w:rsidP="00244EEF">
      <w:pPr>
        <w:pStyle w:val="ListParagraph"/>
        <w:numPr>
          <w:ilvl w:val="0"/>
          <w:numId w:val="44"/>
        </w:numPr>
        <w:spacing w:after="0"/>
        <w:rPr>
          <w:lang w:val="en-US"/>
        </w:rPr>
      </w:pPr>
      <w:r w:rsidRPr="00244EEF">
        <w:rPr>
          <w:lang w:val="en-US"/>
        </w:rPr>
        <w:t>Measurement Restriction</w:t>
      </w:r>
    </w:p>
    <w:p w14:paraId="29F5E73A" w14:textId="1CE67864" w:rsidR="00244EEF" w:rsidRPr="00244EEF" w:rsidRDefault="00244EEF" w:rsidP="00244EEF">
      <w:pPr>
        <w:pStyle w:val="ListParagraph"/>
        <w:numPr>
          <w:ilvl w:val="0"/>
          <w:numId w:val="44"/>
        </w:numPr>
        <w:spacing w:after="0"/>
        <w:rPr>
          <w:lang w:val="en-US"/>
        </w:rPr>
      </w:pPr>
      <w:r w:rsidRPr="00244EEF">
        <w:rPr>
          <w:lang w:val="en-US"/>
        </w:rPr>
        <w:t>Scheduling Availability</w:t>
      </w:r>
    </w:p>
    <w:p w14:paraId="7B733F33" w14:textId="3296A277" w:rsidR="00CC52A1" w:rsidRDefault="00BF41B5" w:rsidP="00AD4B20">
      <w:pPr>
        <w:pStyle w:val="Heading1"/>
        <w:rPr>
          <w:lang w:val="en-US"/>
        </w:rPr>
      </w:pPr>
      <w:r>
        <w:rPr>
          <w:lang w:val="en-US"/>
        </w:rPr>
        <w:t>Discussion</w:t>
      </w:r>
    </w:p>
    <w:p w14:paraId="5F8B8FE7" w14:textId="242581A1" w:rsidR="005F28E9" w:rsidRPr="008766F8" w:rsidRDefault="005F28E9" w:rsidP="005F28E9">
      <w:pPr>
        <w:rPr>
          <w:b/>
          <w:bCs/>
          <w:u w:val="single"/>
        </w:rPr>
      </w:pPr>
      <w:r>
        <w:rPr>
          <w:b/>
          <w:bCs/>
          <w:u w:val="single"/>
        </w:rPr>
        <w:t>Measurement Restriction</w:t>
      </w:r>
    </w:p>
    <w:p w14:paraId="081C6A89" w14:textId="2466172E" w:rsidR="005F28E9" w:rsidRDefault="00B157DE" w:rsidP="005F28E9">
      <w:pPr>
        <w:jc w:val="both"/>
      </w:pPr>
      <w:r w:rsidRPr="00B157DE">
        <w:t xml:space="preserve">When </w:t>
      </w:r>
      <w:r w:rsidR="00C36E4C">
        <w:t xml:space="preserve">an </w:t>
      </w:r>
      <w:r w:rsidR="00B24C53">
        <w:t xml:space="preserve">L1 measurement resource </w:t>
      </w:r>
      <w:r w:rsidR="00C36E4C">
        <w:t xml:space="preserve">is </w:t>
      </w:r>
      <w:r w:rsidR="00B24C53">
        <w:t xml:space="preserve">associated with one of active TCI states for group-based simultaneous mTRP support, UE may be able to receive and process another resource, e.g. CSI-RS </w:t>
      </w:r>
      <w:r w:rsidR="007C7C23">
        <w:t>for RLM/</w:t>
      </w:r>
      <w:r w:rsidR="00A466C8">
        <w:t>BFD</w:t>
      </w:r>
      <w:r w:rsidR="003B736A">
        <w:t>, from the other TRP.</w:t>
      </w:r>
    </w:p>
    <w:p w14:paraId="7B9411E7" w14:textId="77777777" w:rsidR="003B736A" w:rsidRPr="00B157DE" w:rsidRDefault="003B736A" w:rsidP="005F28E9">
      <w:pPr>
        <w:jc w:val="both"/>
      </w:pPr>
    </w:p>
    <w:p w14:paraId="452FC689" w14:textId="6A9B7DF2" w:rsidR="005F28E9" w:rsidRDefault="005F28E9" w:rsidP="005F28E9">
      <w:pPr>
        <w:jc w:val="both"/>
        <w:rPr>
          <w:b/>
          <w:bCs/>
        </w:rPr>
      </w:pPr>
      <w:r w:rsidRPr="006B0359">
        <w:rPr>
          <w:b/>
          <w:bCs/>
        </w:rPr>
        <w:t xml:space="preserve">Proposal </w:t>
      </w:r>
      <w:r w:rsidR="001065B3">
        <w:rPr>
          <w:b/>
          <w:bCs/>
        </w:rPr>
        <w:t>1</w:t>
      </w:r>
      <w:r w:rsidRPr="006B0359">
        <w:rPr>
          <w:b/>
          <w:bCs/>
        </w:rPr>
        <w:t xml:space="preserve">: </w:t>
      </w:r>
      <w:r w:rsidRPr="003C5B98">
        <w:rPr>
          <w:b/>
          <w:bCs/>
        </w:rPr>
        <w:t>A measurement restriction for mTRP can be defined such that the following can be supported:</w:t>
      </w:r>
    </w:p>
    <w:p w14:paraId="54E05B85" w14:textId="274C0A6F" w:rsidR="005F28E9" w:rsidRPr="003C5B98" w:rsidRDefault="005F28E9" w:rsidP="005F28E9">
      <w:pPr>
        <w:pStyle w:val="ListParagraph"/>
        <w:numPr>
          <w:ilvl w:val="0"/>
          <w:numId w:val="43"/>
        </w:numPr>
        <w:jc w:val="both"/>
        <w:rPr>
          <w:b/>
          <w:bCs/>
          <w:lang w:val="en-US"/>
        </w:rPr>
      </w:pPr>
      <w:r w:rsidRPr="003C5B98">
        <w:rPr>
          <w:b/>
          <w:bCs/>
          <w:lang w:val="en-US"/>
        </w:rPr>
        <w:t xml:space="preserve">UE can receive SSB for L1-RSRP measurement from one TRP while performing CSI-RS based RLM, BFD, </w:t>
      </w:r>
      <w:r w:rsidR="007C7C23">
        <w:rPr>
          <w:b/>
          <w:bCs/>
          <w:lang w:val="en-US"/>
        </w:rPr>
        <w:t>[</w:t>
      </w:r>
      <w:r w:rsidRPr="003C5B98">
        <w:rPr>
          <w:b/>
          <w:bCs/>
          <w:lang w:val="en-US"/>
        </w:rPr>
        <w:t>CBD</w:t>
      </w:r>
      <w:r w:rsidR="007C7C23">
        <w:rPr>
          <w:b/>
          <w:bCs/>
          <w:lang w:val="en-US"/>
        </w:rPr>
        <w:t>]</w:t>
      </w:r>
      <w:r w:rsidRPr="003C5B98">
        <w:rPr>
          <w:b/>
          <w:bCs/>
          <w:lang w:val="en-US"/>
        </w:rPr>
        <w:t xml:space="preserve"> from the other TRP if the resources are associated with active TCI states for simultaneous reception from the two TRPs</w:t>
      </w:r>
    </w:p>
    <w:p w14:paraId="3E23F0C8" w14:textId="4F1A9867" w:rsidR="005F28E9" w:rsidRPr="003C5B98" w:rsidRDefault="005F28E9" w:rsidP="005F28E9">
      <w:pPr>
        <w:pStyle w:val="ListParagraph"/>
        <w:numPr>
          <w:ilvl w:val="0"/>
          <w:numId w:val="43"/>
        </w:numPr>
        <w:jc w:val="both"/>
        <w:rPr>
          <w:b/>
          <w:bCs/>
          <w:lang w:val="en-US"/>
        </w:rPr>
      </w:pPr>
      <w:r w:rsidRPr="003C5B98">
        <w:rPr>
          <w:b/>
          <w:bCs/>
          <w:lang w:val="en-US"/>
        </w:rPr>
        <w:t xml:space="preserve">UE can receive CSI-RS for L1-RSRP measurement from one TRP while performing CSI-RS based RLM, BFD, </w:t>
      </w:r>
      <w:r w:rsidR="00A466C8">
        <w:rPr>
          <w:b/>
          <w:bCs/>
          <w:lang w:val="en-US"/>
        </w:rPr>
        <w:t>[</w:t>
      </w:r>
      <w:r w:rsidRPr="003C5B98">
        <w:rPr>
          <w:b/>
          <w:bCs/>
          <w:lang w:val="en-US"/>
        </w:rPr>
        <w:t>CBD</w:t>
      </w:r>
      <w:r w:rsidR="00A466C8">
        <w:rPr>
          <w:b/>
          <w:bCs/>
          <w:lang w:val="en-US"/>
        </w:rPr>
        <w:t>]</w:t>
      </w:r>
      <w:r w:rsidRPr="003C5B98">
        <w:rPr>
          <w:b/>
          <w:bCs/>
          <w:lang w:val="en-US"/>
        </w:rPr>
        <w:t xml:space="preserve"> from the other TRP if the resources are associated with active TCI states for simultaneous reception from the two TRPs</w:t>
      </w:r>
    </w:p>
    <w:p w14:paraId="03D8FEFA" w14:textId="77777777" w:rsidR="005F28E9" w:rsidRPr="003C5B98" w:rsidRDefault="005F28E9" w:rsidP="005F28E9">
      <w:pPr>
        <w:pStyle w:val="ListParagraph"/>
        <w:numPr>
          <w:ilvl w:val="0"/>
          <w:numId w:val="43"/>
        </w:numPr>
        <w:jc w:val="both"/>
        <w:rPr>
          <w:b/>
          <w:bCs/>
          <w:lang w:val="en-US"/>
        </w:rPr>
      </w:pPr>
      <w:r w:rsidRPr="003C5B98">
        <w:rPr>
          <w:b/>
          <w:bCs/>
          <w:lang w:val="en-US"/>
        </w:rPr>
        <w:t>The CSI-RSs are not in a resource set configured with repetition ON</w:t>
      </w:r>
    </w:p>
    <w:p w14:paraId="36BA79E3" w14:textId="4DEACE2F" w:rsidR="005F28E9" w:rsidRDefault="005F28E9" w:rsidP="005F28E9">
      <w:pPr>
        <w:jc w:val="both"/>
        <w:rPr>
          <w:b/>
          <w:bCs/>
          <w:lang w:val="en-US"/>
        </w:rPr>
      </w:pPr>
    </w:p>
    <w:p w14:paraId="43F4D2F7" w14:textId="058A4343" w:rsidR="00D62691" w:rsidRDefault="00D62691" w:rsidP="005F28E9">
      <w:pPr>
        <w:jc w:val="both"/>
        <w:rPr>
          <w:b/>
          <w:bCs/>
          <w:lang w:val="en-US"/>
        </w:rPr>
      </w:pPr>
      <w:r>
        <w:rPr>
          <w:b/>
          <w:bCs/>
          <w:u w:val="single"/>
        </w:rPr>
        <w:t>Scheduling Availability</w:t>
      </w:r>
    </w:p>
    <w:p w14:paraId="2BDAD781" w14:textId="2CF736AF" w:rsidR="00D62691" w:rsidRPr="00962A37" w:rsidRDefault="00962A37" w:rsidP="005F28E9">
      <w:pPr>
        <w:jc w:val="both"/>
        <w:rPr>
          <w:lang w:val="en-US"/>
        </w:rPr>
      </w:pPr>
      <w:r w:rsidRPr="00962A37">
        <w:rPr>
          <w:lang w:val="en-US"/>
        </w:rPr>
        <w:t>Ac</w:t>
      </w:r>
      <w:r w:rsidR="0052773D">
        <w:rPr>
          <w:lang w:val="en-US"/>
        </w:rPr>
        <w:t xml:space="preserve">cording to RAN1 spec (relevant statements are quoted in Figure 1), PDSCHs can be scheduled to a UE on OFDM symbols overlapping with SSB if the SSB is associated with one of the PDSCHs, </w:t>
      </w:r>
      <w:r w:rsidR="001A7CD4">
        <w:rPr>
          <w:lang w:val="en-US"/>
        </w:rPr>
        <w:t>which is illustrated in Figure 1.</w:t>
      </w:r>
    </w:p>
    <w:p w14:paraId="2AE2D4BB" w14:textId="77777777" w:rsidR="005F28E9" w:rsidRDefault="005F28E9" w:rsidP="005F28E9">
      <w:pPr>
        <w:ind w:hanging="990"/>
        <w:jc w:val="center"/>
        <w:rPr>
          <w:b/>
          <w:bCs/>
          <w:lang w:val="en-US"/>
        </w:rPr>
      </w:pPr>
      <w:r>
        <w:rPr>
          <w:b/>
          <w:bCs/>
          <w:noProof/>
          <w:lang w:val="en-US"/>
        </w:rPr>
        <w:lastRenderedPageBreak/>
        <w:drawing>
          <wp:inline distT="0" distB="0" distL="0" distR="0" wp14:anchorId="10F9399D" wp14:editId="4423F74E">
            <wp:extent cx="7371778" cy="3233318"/>
            <wp:effectExtent l="0" t="0" r="635"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00542" cy="3245934"/>
                    </a:xfrm>
                    <a:prstGeom prst="rect">
                      <a:avLst/>
                    </a:prstGeom>
                    <a:noFill/>
                  </pic:spPr>
                </pic:pic>
              </a:graphicData>
            </a:graphic>
          </wp:inline>
        </w:drawing>
      </w:r>
    </w:p>
    <w:p w14:paraId="5B07C68D" w14:textId="707B470B" w:rsidR="005F28E9" w:rsidRPr="0032521E" w:rsidRDefault="005F28E9" w:rsidP="005F28E9">
      <w:pPr>
        <w:jc w:val="center"/>
        <w:rPr>
          <w:b/>
          <w:bCs/>
          <w:lang w:val="en-US"/>
        </w:rPr>
      </w:pPr>
      <w:r>
        <w:rPr>
          <w:b/>
          <w:bCs/>
          <w:lang w:val="en-US"/>
        </w:rPr>
        <w:t xml:space="preserve">Fig. </w:t>
      </w:r>
      <w:r w:rsidR="00FD7075">
        <w:rPr>
          <w:b/>
          <w:bCs/>
          <w:lang w:val="en-US"/>
        </w:rPr>
        <w:t>1</w:t>
      </w:r>
      <w:r>
        <w:rPr>
          <w:b/>
          <w:bCs/>
          <w:lang w:val="en-US"/>
        </w:rPr>
        <w:t xml:space="preserve"> Scheduling availability in FR2 mTRP</w:t>
      </w:r>
    </w:p>
    <w:p w14:paraId="5458E70A" w14:textId="77777777" w:rsidR="005F28E9" w:rsidRDefault="005F28E9" w:rsidP="005F28E9">
      <w:pPr>
        <w:jc w:val="both"/>
        <w:rPr>
          <w:b/>
          <w:bCs/>
          <w:lang w:val="en-US"/>
        </w:rPr>
      </w:pPr>
    </w:p>
    <w:p w14:paraId="71A43FF9" w14:textId="12181EF1" w:rsidR="005F28E9" w:rsidRDefault="005F28E9" w:rsidP="005F28E9">
      <w:pPr>
        <w:jc w:val="both"/>
        <w:rPr>
          <w:b/>
          <w:bCs/>
        </w:rPr>
      </w:pPr>
      <w:r>
        <w:rPr>
          <w:b/>
          <w:bCs/>
        </w:rPr>
        <w:t>Observation</w:t>
      </w:r>
      <w:r w:rsidRPr="006B0359">
        <w:rPr>
          <w:b/>
          <w:bCs/>
        </w:rPr>
        <w:t xml:space="preserve"> </w:t>
      </w:r>
      <w:r w:rsidR="001065B3">
        <w:rPr>
          <w:b/>
          <w:bCs/>
        </w:rPr>
        <w:t>1</w:t>
      </w:r>
      <w:r w:rsidRPr="006B0359">
        <w:rPr>
          <w:b/>
          <w:bCs/>
        </w:rPr>
        <w:t>:</w:t>
      </w:r>
      <w:r>
        <w:rPr>
          <w:b/>
          <w:bCs/>
        </w:rPr>
        <w:t xml:space="preserve"> </w:t>
      </w:r>
      <w:r w:rsidRPr="00250945">
        <w:rPr>
          <w:b/>
          <w:bCs/>
        </w:rPr>
        <w:t xml:space="preserve">The following two statements from TS38.214 allow a simultaneous reception of PDSCHs on SSB symbols if </w:t>
      </w:r>
      <w:r w:rsidR="00013C91">
        <w:rPr>
          <w:b/>
          <w:bCs/>
        </w:rPr>
        <w:t xml:space="preserve">at least </w:t>
      </w:r>
      <w:r w:rsidRPr="00250945">
        <w:rPr>
          <w:b/>
          <w:bCs/>
        </w:rPr>
        <w:t xml:space="preserve">one </w:t>
      </w:r>
      <w:r w:rsidR="00013C91">
        <w:rPr>
          <w:b/>
          <w:bCs/>
        </w:rPr>
        <w:t xml:space="preserve">MD-RS port for </w:t>
      </w:r>
      <w:r w:rsidRPr="00250945">
        <w:rPr>
          <w:b/>
          <w:bCs/>
        </w:rPr>
        <w:t>the PDSCH</w:t>
      </w:r>
      <w:r w:rsidR="00013C91">
        <w:rPr>
          <w:b/>
          <w:bCs/>
        </w:rPr>
        <w:t>(</w:t>
      </w:r>
      <w:r w:rsidRPr="00250945">
        <w:rPr>
          <w:b/>
          <w:bCs/>
        </w:rPr>
        <w:t>s</w:t>
      </w:r>
      <w:r w:rsidR="00013C91">
        <w:rPr>
          <w:b/>
          <w:bCs/>
        </w:rPr>
        <w:t>)</w:t>
      </w:r>
      <w:r w:rsidRPr="00250945">
        <w:rPr>
          <w:b/>
          <w:bCs/>
        </w:rPr>
        <w:t xml:space="preserve"> is associated with the SSB</w:t>
      </w:r>
      <w:r w:rsidR="00013C91">
        <w:rPr>
          <w:b/>
          <w:bCs/>
        </w:rPr>
        <w:t xml:space="preserve"> in terms of QCL-TypeD</w:t>
      </w:r>
      <w:r w:rsidRPr="00250945">
        <w:rPr>
          <w:b/>
          <w:bCs/>
        </w:rPr>
        <w:t>:</w:t>
      </w:r>
    </w:p>
    <w:p w14:paraId="45372F63" w14:textId="77777777" w:rsidR="005F28E9" w:rsidRPr="00676442" w:rsidRDefault="005F28E9" w:rsidP="005F28E9">
      <w:pPr>
        <w:pStyle w:val="ListParagraph"/>
        <w:numPr>
          <w:ilvl w:val="0"/>
          <w:numId w:val="43"/>
        </w:numPr>
        <w:jc w:val="both"/>
        <w:rPr>
          <w:b/>
          <w:bCs/>
          <w:lang w:val="en-US"/>
        </w:rPr>
      </w:pPr>
      <w:r w:rsidRPr="00676442">
        <w:rPr>
          <w:b/>
          <w:bCs/>
          <w:lang w:val="en-US"/>
        </w:rPr>
        <w:t xml:space="preserve">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 </w:t>
      </w:r>
    </w:p>
    <w:p w14:paraId="7121D396" w14:textId="77777777" w:rsidR="005F28E9" w:rsidRPr="00676442" w:rsidRDefault="005F28E9" w:rsidP="005F28E9">
      <w:pPr>
        <w:pStyle w:val="ListParagraph"/>
        <w:numPr>
          <w:ilvl w:val="0"/>
          <w:numId w:val="43"/>
        </w:numPr>
        <w:jc w:val="both"/>
        <w:rPr>
          <w:b/>
          <w:bCs/>
          <w:lang w:val="en-US"/>
        </w:rPr>
      </w:pPr>
      <w:r w:rsidRPr="00676442">
        <w:rPr>
          <w:b/>
          <w:bCs/>
          <w:lang w:val="en-US"/>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39BF0D8A" w14:textId="45850ACF" w:rsidR="005F28E9" w:rsidRDefault="005F28E9" w:rsidP="005F28E9">
      <w:pPr>
        <w:jc w:val="both"/>
        <w:rPr>
          <w:b/>
          <w:bCs/>
          <w:lang w:val="en-US"/>
        </w:rPr>
      </w:pPr>
    </w:p>
    <w:p w14:paraId="1BFC8E61" w14:textId="1F6636EA" w:rsidR="00484549" w:rsidRDefault="00484549" w:rsidP="005F28E9">
      <w:pPr>
        <w:jc w:val="both"/>
        <w:rPr>
          <w:lang w:val="en-US"/>
        </w:rPr>
      </w:pPr>
      <w:r w:rsidRPr="00484549">
        <w:rPr>
          <w:lang w:val="en-US"/>
        </w:rPr>
        <w:t>With</w:t>
      </w:r>
      <w:r>
        <w:rPr>
          <w:lang w:val="en-US"/>
        </w:rPr>
        <w:t xml:space="preserve"> Observation 1, </w:t>
      </w:r>
      <w:r w:rsidR="009E681D">
        <w:rPr>
          <w:lang w:val="en-US"/>
        </w:rPr>
        <w:t xml:space="preserve">the legacy scheduling restriction rule can be relaxed such that </w:t>
      </w:r>
      <w:r w:rsidR="009E681D" w:rsidRPr="009E681D">
        <w:rPr>
          <w:lang w:val="en-US"/>
        </w:rPr>
        <w:t>a simultaneous reception of PDSCHs from two TRPs on the SSB symbols can be supported</w:t>
      </w:r>
      <w:r w:rsidR="009E681D">
        <w:rPr>
          <w:lang w:val="en-US"/>
        </w:rPr>
        <w:t xml:space="preserve">. </w:t>
      </w:r>
      <w:r w:rsidR="00237E89">
        <w:rPr>
          <w:lang w:val="en-US"/>
        </w:rPr>
        <w:t>And for such scheduling relaxations, a proper set of side conditions needs to be defined, e.g. the relaxation is applied only when UE is in a simultaneous dual beam based mTRP mode.</w:t>
      </w:r>
    </w:p>
    <w:p w14:paraId="2F5573DE" w14:textId="77777777" w:rsidR="00237E89" w:rsidRPr="00484549" w:rsidRDefault="00237E89" w:rsidP="005F28E9">
      <w:pPr>
        <w:jc w:val="both"/>
        <w:rPr>
          <w:lang w:val="en-US"/>
        </w:rPr>
      </w:pPr>
    </w:p>
    <w:p w14:paraId="71773E46" w14:textId="19B3ECBA" w:rsidR="005F28E9" w:rsidRDefault="005F28E9" w:rsidP="005F28E9">
      <w:pPr>
        <w:jc w:val="both"/>
        <w:rPr>
          <w:b/>
          <w:bCs/>
        </w:rPr>
      </w:pPr>
      <w:r w:rsidRPr="006B0359">
        <w:rPr>
          <w:b/>
          <w:bCs/>
        </w:rPr>
        <w:t xml:space="preserve">Proposal </w:t>
      </w:r>
      <w:r w:rsidR="001065B3">
        <w:rPr>
          <w:b/>
          <w:bCs/>
        </w:rPr>
        <w:t>2</w:t>
      </w:r>
      <w:r w:rsidRPr="006B0359">
        <w:rPr>
          <w:b/>
          <w:bCs/>
        </w:rPr>
        <w:t xml:space="preserve">: </w:t>
      </w:r>
      <w:r w:rsidRPr="00676442">
        <w:rPr>
          <w:b/>
          <w:bCs/>
        </w:rPr>
        <w:t xml:space="preserve">A scheduling availability during SSB based L1 measurements from two TRPs can be defined such that a simultaneous reception of PDSCHs from two TRPs on the SSB symbols can be supported if </w:t>
      </w:r>
      <w:r w:rsidR="00D205D4">
        <w:rPr>
          <w:b/>
          <w:bCs/>
        </w:rPr>
        <w:t xml:space="preserve">at least </w:t>
      </w:r>
      <w:r w:rsidRPr="00676442">
        <w:rPr>
          <w:b/>
          <w:bCs/>
        </w:rPr>
        <w:t xml:space="preserve">one </w:t>
      </w:r>
      <w:r w:rsidR="00D205D4">
        <w:rPr>
          <w:b/>
          <w:bCs/>
        </w:rPr>
        <w:t>DM-RS port for</w:t>
      </w:r>
      <w:r w:rsidRPr="00676442">
        <w:rPr>
          <w:b/>
          <w:bCs/>
        </w:rPr>
        <w:t xml:space="preserve"> the PDSCH</w:t>
      </w:r>
      <w:r w:rsidR="00D205D4">
        <w:rPr>
          <w:b/>
          <w:bCs/>
        </w:rPr>
        <w:t>(</w:t>
      </w:r>
      <w:r w:rsidRPr="00676442">
        <w:rPr>
          <w:b/>
          <w:bCs/>
        </w:rPr>
        <w:t>s</w:t>
      </w:r>
      <w:r w:rsidR="00D205D4">
        <w:rPr>
          <w:b/>
          <w:bCs/>
        </w:rPr>
        <w:t>)</w:t>
      </w:r>
      <w:r w:rsidRPr="00676442">
        <w:rPr>
          <w:b/>
          <w:bCs/>
        </w:rPr>
        <w:t xml:space="preserve"> is associated with the SSB</w:t>
      </w:r>
      <w:r w:rsidR="00D205D4">
        <w:rPr>
          <w:b/>
          <w:bCs/>
        </w:rPr>
        <w:t xml:space="preserve"> in terms of QCL-TypeD</w:t>
      </w:r>
      <w:r w:rsidRPr="00676442">
        <w:rPr>
          <w:b/>
          <w:bCs/>
        </w:rPr>
        <w:t>, and the SSB configured for L1 measurements is a source of one of the activated TCI states</w:t>
      </w:r>
      <w:r>
        <w:rPr>
          <w:b/>
          <w:bCs/>
        </w:rPr>
        <w:t xml:space="preserve">. </w:t>
      </w:r>
      <w:r w:rsidRPr="00330A7B">
        <w:rPr>
          <w:b/>
          <w:bCs/>
        </w:rPr>
        <w:t>FFS on side conditions, e.g.</w:t>
      </w:r>
    </w:p>
    <w:p w14:paraId="069CE6CA" w14:textId="77777777" w:rsidR="005F28E9" w:rsidRPr="00612C91" w:rsidRDefault="005F28E9" w:rsidP="005F28E9">
      <w:pPr>
        <w:pStyle w:val="ListParagraph"/>
        <w:numPr>
          <w:ilvl w:val="0"/>
          <w:numId w:val="43"/>
        </w:numPr>
        <w:jc w:val="both"/>
        <w:rPr>
          <w:b/>
          <w:bCs/>
          <w:lang w:val="en-US"/>
        </w:rPr>
      </w:pPr>
      <w:r w:rsidRPr="00612C91">
        <w:rPr>
          <w:b/>
          <w:bCs/>
          <w:lang w:val="en-US"/>
        </w:rPr>
        <w:t>UE is configured with active TCI states from two TRPs, and the association between the TCI states and the TRPs is explicitly known to the UE, i.e.</w:t>
      </w:r>
    </w:p>
    <w:p w14:paraId="4C4E8177" w14:textId="77777777" w:rsidR="005F28E9" w:rsidRPr="00612C91" w:rsidRDefault="005F28E9" w:rsidP="005F28E9">
      <w:pPr>
        <w:pStyle w:val="ListParagraph"/>
        <w:numPr>
          <w:ilvl w:val="1"/>
          <w:numId w:val="43"/>
        </w:numPr>
        <w:jc w:val="both"/>
        <w:rPr>
          <w:b/>
          <w:bCs/>
          <w:lang w:val="en-US"/>
        </w:rPr>
      </w:pPr>
      <w:r w:rsidRPr="00612C91">
        <w:rPr>
          <w:b/>
          <w:bCs/>
          <w:lang w:val="en-US"/>
        </w:rPr>
        <w:t>(single DCI based mTRP) at least one of the codepoints in the active TCI list for PDSCH includes two reference resources for qcl-TypeD from respective TRPs</w:t>
      </w:r>
    </w:p>
    <w:p w14:paraId="7AC980E7" w14:textId="77777777" w:rsidR="005F28E9" w:rsidRPr="00612C91" w:rsidRDefault="005F28E9" w:rsidP="005F28E9">
      <w:pPr>
        <w:pStyle w:val="ListParagraph"/>
        <w:numPr>
          <w:ilvl w:val="1"/>
          <w:numId w:val="43"/>
        </w:numPr>
        <w:jc w:val="both"/>
        <w:rPr>
          <w:b/>
          <w:bCs/>
          <w:lang w:val="en-US"/>
        </w:rPr>
      </w:pPr>
      <w:r w:rsidRPr="00612C91">
        <w:rPr>
          <w:b/>
          <w:bCs/>
          <w:lang w:val="en-US"/>
        </w:rPr>
        <w:t>(multi DCI based mTRP) two CORESETs QCL’ed with two reference resources for qcl-TypeD are configured</w:t>
      </w:r>
    </w:p>
    <w:p w14:paraId="1F63137C" w14:textId="3DD3CE94" w:rsidR="005F28E9" w:rsidRPr="00612C91" w:rsidRDefault="005F28E9" w:rsidP="005F28E9">
      <w:pPr>
        <w:pStyle w:val="ListParagraph"/>
        <w:numPr>
          <w:ilvl w:val="1"/>
          <w:numId w:val="43"/>
        </w:numPr>
        <w:jc w:val="both"/>
        <w:rPr>
          <w:b/>
          <w:bCs/>
          <w:lang w:val="en-US"/>
        </w:rPr>
      </w:pPr>
      <w:r w:rsidRPr="00612C91">
        <w:rPr>
          <w:b/>
          <w:bCs/>
          <w:lang w:val="en-US"/>
        </w:rPr>
        <w:t>SNR &gt; XdB</w:t>
      </w:r>
      <w:r w:rsidR="007D751D">
        <w:rPr>
          <w:b/>
          <w:bCs/>
          <w:lang w:val="en-US"/>
        </w:rPr>
        <w:t xml:space="preserve"> for each TRP</w:t>
      </w:r>
      <w:r w:rsidRPr="00612C91">
        <w:rPr>
          <w:b/>
          <w:bCs/>
          <w:lang w:val="en-US"/>
        </w:rPr>
        <w:t>, where rank &gt; 2 is expected</w:t>
      </w:r>
    </w:p>
    <w:p w14:paraId="36EF2F60" w14:textId="77777777" w:rsidR="005F28E9" w:rsidRPr="00612C91" w:rsidRDefault="005F28E9" w:rsidP="005F28E9">
      <w:pPr>
        <w:pStyle w:val="ListParagraph"/>
        <w:numPr>
          <w:ilvl w:val="0"/>
          <w:numId w:val="43"/>
        </w:numPr>
        <w:jc w:val="both"/>
        <w:rPr>
          <w:b/>
          <w:bCs/>
        </w:rPr>
      </w:pPr>
      <w:r w:rsidRPr="00612C91">
        <w:rPr>
          <w:b/>
          <w:bCs/>
          <w:lang w:val="en-US"/>
        </w:rPr>
        <w:t>Group-based L1-RSRP measurement is configured based on L3 measurements for the same measurement resources</w:t>
      </w: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2BE54E69" w14:textId="77777777" w:rsidR="00244EEF" w:rsidRPr="00B922C2" w:rsidRDefault="00244EEF" w:rsidP="00244EEF">
      <w:pPr>
        <w:rPr>
          <w:b/>
          <w:bCs/>
          <w:u w:val="single"/>
        </w:rPr>
      </w:pPr>
      <w:r w:rsidRPr="00B922C2">
        <w:rPr>
          <w:b/>
          <w:bCs/>
          <w:u w:val="single"/>
        </w:rPr>
        <w:t>Measurement Restriction</w:t>
      </w:r>
    </w:p>
    <w:p w14:paraId="00EDDC0F" w14:textId="77777777" w:rsidR="00F26266" w:rsidRPr="00B922C2" w:rsidRDefault="00F26266" w:rsidP="00F26266">
      <w:pPr>
        <w:jc w:val="both"/>
        <w:rPr>
          <w:b/>
          <w:bCs/>
        </w:rPr>
      </w:pPr>
      <w:r w:rsidRPr="00B922C2">
        <w:rPr>
          <w:b/>
          <w:bCs/>
        </w:rPr>
        <w:t>Proposal 1: A measurement restriction for mTRP can be defined such that the following can be supported:</w:t>
      </w:r>
    </w:p>
    <w:p w14:paraId="401FDDE0" w14:textId="77777777" w:rsidR="00F26266" w:rsidRPr="00B922C2" w:rsidRDefault="00F26266" w:rsidP="00F26266">
      <w:pPr>
        <w:pStyle w:val="ListParagraph"/>
        <w:numPr>
          <w:ilvl w:val="0"/>
          <w:numId w:val="43"/>
        </w:numPr>
        <w:jc w:val="both"/>
        <w:rPr>
          <w:b/>
          <w:bCs/>
          <w:lang w:val="en-US"/>
        </w:rPr>
      </w:pPr>
      <w:r w:rsidRPr="00B922C2">
        <w:rPr>
          <w:b/>
          <w:bCs/>
          <w:lang w:val="en-US"/>
        </w:rPr>
        <w:t>UE can receive SSB for L1-RSRP measurement from one TRP while performing CSI-RS based RLM, BFD, [CBD] from the other TRP if the resources are associated with active TCI states for simultaneous reception from the two TRPs</w:t>
      </w:r>
    </w:p>
    <w:p w14:paraId="218FBD95" w14:textId="77777777" w:rsidR="00F26266" w:rsidRPr="00B922C2" w:rsidRDefault="00F26266" w:rsidP="00F26266">
      <w:pPr>
        <w:pStyle w:val="ListParagraph"/>
        <w:numPr>
          <w:ilvl w:val="0"/>
          <w:numId w:val="43"/>
        </w:numPr>
        <w:jc w:val="both"/>
        <w:rPr>
          <w:b/>
          <w:bCs/>
          <w:lang w:val="en-US"/>
        </w:rPr>
      </w:pPr>
      <w:r w:rsidRPr="00B922C2">
        <w:rPr>
          <w:b/>
          <w:bCs/>
          <w:lang w:val="en-US"/>
        </w:rPr>
        <w:t>UE can receive CSI-RS for L1-RSRP measurement from one TRP while performing CSI-RS based RLM, BFD, [CBD] from the other TRP if the resources are associated with active TCI states for simultaneous reception from the two TRPs</w:t>
      </w:r>
    </w:p>
    <w:p w14:paraId="2268CEF4" w14:textId="77777777" w:rsidR="00F26266" w:rsidRPr="00B922C2" w:rsidRDefault="00F26266" w:rsidP="00F26266">
      <w:pPr>
        <w:pStyle w:val="ListParagraph"/>
        <w:numPr>
          <w:ilvl w:val="0"/>
          <w:numId w:val="43"/>
        </w:numPr>
        <w:jc w:val="both"/>
        <w:rPr>
          <w:b/>
          <w:bCs/>
          <w:lang w:val="en-US"/>
        </w:rPr>
      </w:pPr>
      <w:r w:rsidRPr="00B922C2">
        <w:rPr>
          <w:b/>
          <w:bCs/>
          <w:lang w:val="en-US"/>
        </w:rPr>
        <w:t>The CSI-RSs are not in a resource set configured with repetition ON</w:t>
      </w:r>
    </w:p>
    <w:p w14:paraId="55E3DFD0" w14:textId="77777777" w:rsidR="00244EEF" w:rsidRPr="00B922C2" w:rsidRDefault="00244EEF" w:rsidP="00244EEF">
      <w:pPr>
        <w:jc w:val="both"/>
        <w:rPr>
          <w:b/>
          <w:bCs/>
          <w:lang w:val="en-US"/>
        </w:rPr>
      </w:pPr>
      <w:r w:rsidRPr="00B922C2">
        <w:rPr>
          <w:b/>
          <w:bCs/>
          <w:u w:val="single"/>
        </w:rPr>
        <w:t>Scheduling Availability</w:t>
      </w:r>
    </w:p>
    <w:p w14:paraId="0D61CB1D" w14:textId="77777777" w:rsidR="00DE4E85" w:rsidRPr="00B922C2" w:rsidRDefault="00DE4E85" w:rsidP="00DE4E85">
      <w:pPr>
        <w:jc w:val="both"/>
        <w:rPr>
          <w:b/>
          <w:bCs/>
        </w:rPr>
      </w:pPr>
      <w:r w:rsidRPr="00B922C2">
        <w:rPr>
          <w:b/>
          <w:bCs/>
        </w:rPr>
        <w:t>Observation 1: The following two statements from TS38.214 allow a simultaneous reception of PDSCHs on SSB symbols if at least one MD-RS port for the PDSCH(s) is associated with the SSB in terms of QCL-TypeD:</w:t>
      </w:r>
    </w:p>
    <w:p w14:paraId="0EC71035" w14:textId="77777777" w:rsidR="00244EEF" w:rsidRPr="00676442" w:rsidRDefault="00244EEF" w:rsidP="00244EEF">
      <w:pPr>
        <w:pStyle w:val="ListParagraph"/>
        <w:numPr>
          <w:ilvl w:val="0"/>
          <w:numId w:val="43"/>
        </w:numPr>
        <w:jc w:val="both"/>
        <w:rPr>
          <w:b/>
          <w:bCs/>
          <w:lang w:val="en-US"/>
        </w:rPr>
      </w:pPr>
      <w:r w:rsidRPr="00676442">
        <w:rPr>
          <w:b/>
          <w:bCs/>
          <w:lang w:val="en-US"/>
        </w:rPr>
        <w:t xml:space="preserve">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 </w:t>
      </w:r>
    </w:p>
    <w:p w14:paraId="05C570C3" w14:textId="77777777" w:rsidR="00244EEF" w:rsidRPr="00676442" w:rsidRDefault="00244EEF" w:rsidP="00244EEF">
      <w:pPr>
        <w:pStyle w:val="ListParagraph"/>
        <w:numPr>
          <w:ilvl w:val="0"/>
          <w:numId w:val="43"/>
        </w:numPr>
        <w:jc w:val="both"/>
        <w:rPr>
          <w:b/>
          <w:bCs/>
          <w:lang w:val="en-US"/>
        </w:rPr>
      </w:pPr>
      <w:r w:rsidRPr="00676442">
        <w:rPr>
          <w:b/>
          <w:bCs/>
          <w:lang w:val="en-US"/>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276778F7" w14:textId="77777777" w:rsidR="00B922C2" w:rsidRDefault="00B922C2" w:rsidP="00B922C2">
      <w:pPr>
        <w:jc w:val="both"/>
        <w:rPr>
          <w:b/>
          <w:bCs/>
        </w:rPr>
      </w:pPr>
      <w:r w:rsidRPr="006B0359">
        <w:rPr>
          <w:b/>
          <w:bCs/>
        </w:rPr>
        <w:t xml:space="preserve">Proposal </w:t>
      </w:r>
      <w:r>
        <w:rPr>
          <w:b/>
          <w:bCs/>
        </w:rPr>
        <w:t>2</w:t>
      </w:r>
      <w:r w:rsidRPr="006B0359">
        <w:rPr>
          <w:b/>
          <w:bCs/>
        </w:rPr>
        <w:t xml:space="preserve">: </w:t>
      </w:r>
      <w:r w:rsidRPr="00676442">
        <w:rPr>
          <w:b/>
          <w:bCs/>
        </w:rPr>
        <w:t xml:space="preserve">A scheduling availability during SSB based L1 measurements from two TRPs can be defined such that a simultaneous reception of PDSCHs from two TRPs on the SSB symbols can be supported if </w:t>
      </w:r>
      <w:r>
        <w:rPr>
          <w:b/>
          <w:bCs/>
        </w:rPr>
        <w:t xml:space="preserve">at least </w:t>
      </w:r>
      <w:r w:rsidRPr="00676442">
        <w:rPr>
          <w:b/>
          <w:bCs/>
        </w:rPr>
        <w:t xml:space="preserve">one </w:t>
      </w:r>
      <w:r>
        <w:rPr>
          <w:b/>
          <w:bCs/>
        </w:rPr>
        <w:t>DM-RS port for</w:t>
      </w:r>
      <w:r w:rsidRPr="00676442">
        <w:rPr>
          <w:b/>
          <w:bCs/>
        </w:rPr>
        <w:t xml:space="preserve"> the PDSCH</w:t>
      </w:r>
      <w:r>
        <w:rPr>
          <w:b/>
          <w:bCs/>
        </w:rPr>
        <w:t>(</w:t>
      </w:r>
      <w:r w:rsidRPr="00676442">
        <w:rPr>
          <w:b/>
          <w:bCs/>
        </w:rPr>
        <w:t>s</w:t>
      </w:r>
      <w:r>
        <w:rPr>
          <w:b/>
          <w:bCs/>
        </w:rPr>
        <w:t>)</w:t>
      </w:r>
      <w:r w:rsidRPr="00676442">
        <w:rPr>
          <w:b/>
          <w:bCs/>
        </w:rPr>
        <w:t xml:space="preserve"> is associated with the SSB</w:t>
      </w:r>
      <w:r>
        <w:rPr>
          <w:b/>
          <w:bCs/>
        </w:rPr>
        <w:t xml:space="preserve"> in terms of QCL-TypeD</w:t>
      </w:r>
      <w:r w:rsidRPr="00676442">
        <w:rPr>
          <w:b/>
          <w:bCs/>
        </w:rPr>
        <w:t>, and the SSB configured for L1 measurements is a source of one of the activated TCI states</w:t>
      </w:r>
      <w:r>
        <w:rPr>
          <w:b/>
          <w:bCs/>
        </w:rPr>
        <w:t xml:space="preserve">. </w:t>
      </w:r>
      <w:r w:rsidRPr="00330A7B">
        <w:rPr>
          <w:b/>
          <w:bCs/>
        </w:rPr>
        <w:t>FFS on side conditions, e.g.</w:t>
      </w:r>
    </w:p>
    <w:p w14:paraId="0C71CBF7" w14:textId="77777777" w:rsidR="008F2151" w:rsidRPr="00612C91" w:rsidRDefault="008F2151" w:rsidP="008F2151">
      <w:pPr>
        <w:pStyle w:val="ListParagraph"/>
        <w:numPr>
          <w:ilvl w:val="0"/>
          <w:numId w:val="43"/>
        </w:numPr>
        <w:jc w:val="both"/>
        <w:rPr>
          <w:b/>
          <w:bCs/>
          <w:lang w:val="en-US"/>
        </w:rPr>
      </w:pPr>
      <w:r w:rsidRPr="00612C91">
        <w:rPr>
          <w:b/>
          <w:bCs/>
          <w:lang w:val="en-US"/>
        </w:rPr>
        <w:t>UE is configured with active TCI states from two TRPs, and the association between the TCI states and the TRPs is explicitly known to the UE, i.e.</w:t>
      </w:r>
    </w:p>
    <w:p w14:paraId="04AA899E" w14:textId="77777777" w:rsidR="008F2151" w:rsidRPr="00612C91" w:rsidRDefault="008F2151" w:rsidP="008F2151">
      <w:pPr>
        <w:pStyle w:val="ListParagraph"/>
        <w:numPr>
          <w:ilvl w:val="1"/>
          <w:numId w:val="43"/>
        </w:numPr>
        <w:jc w:val="both"/>
        <w:rPr>
          <w:b/>
          <w:bCs/>
          <w:lang w:val="en-US"/>
        </w:rPr>
      </w:pPr>
      <w:r w:rsidRPr="00612C91">
        <w:rPr>
          <w:b/>
          <w:bCs/>
          <w:lang w:val="en-US"/>
        </w:rPr>
        <w:t>(single DCI based mTRP) at least one of the codepoints in the active TCI list for PDSCH includes two reference resources for qcl-TypeD from respective TRPs</w:t>
      </w:r>
    </w:p>
    <w:p w14:paraId="1D6E1F6F" w14:textId="77777777" w:rsidR="008F2151" w:rsidRPr="00612C91" w:rsidRDefault="008F2151" w:rsidP="008F2151">
      <w:pPr>
        <w:pStyle w:val="ListParagraph"/>
        <w:numPr>
          <w:ilvl w:val="1"/>
          <w:numId w:val="43"/>
        </w:numPr>
        <w:jc w:val="both"/>
        <w:rPr>
          <w:b/>
          <w:bCs/>
          <w:lang w:val="en-US"/>
        </w:rPr>
      </w:pPr>
      <w:r w:rsidRPr="00612C91">
        <w:rPr>
          <w:b/>
          <w:bCs/>
          <w:lang w:val="en-US"/>
        </w:rPr>
        <w:t>(multi DCI based mTRP) two CORESETs QCL’ed with two reference resources for qcl-TypeD are configured</w:t>
      </w:r>
    </w:p>
    <w:p w14:paraId="24B89F2C" w14:textId="77777777" w:rsidR="008F2151" w:rsidRPr="00612C91" w:rsidRDefault="008F2151" w:rsidP="008F2151">
      <w:pPr>
        <w:pStyle w:val="ListParagraph"/>
        <w:numPr>
          <w:ilvl w:val="1"/>
          <w:numId w:val="43"/>
        </w:numPr>
        <w:jc w:val="both"/>
        <w:rPr>
          <w:b/>
          <w:bCs/>
          <w:lang w:val="en-US"/>
        </w:rPr>
      </w:pPr>
      <w:r w:rsidRPr="00612C91">
        <w:rPr>
          <w:b/>
          <w:bCs/>
          <w:lang w:val="en-US"/>
        </w:rPr>
        <w:t>SNR &gt; XdB</w:t>
      </w:r>
      <w:r>
        <w:rPr>
          <w:b/>
          <w:bCs/>
          <w:lang w:val="en-US"/>
        </w:rPr>
        <w:t xml:space="preserve"> for each TRP</w:t>
      </w:r>
      <w:r w:rsidRPr="00612C91">
        <w:rPr>
          <w:b/>
          <w:bCs/>
          <w:lang w:val="en-US"/>
        </w:rPr>
        <w:t>, where rank &gt; 2 is expected</w:t>
      </w:r>
    </w:p>
    <w:p w14:paraId="59BF1727" w14:textId="77777777" w:rsidR="008F2151" w:rsidRPr="00612C91" w:rsidRDefault="008F2151" w:rsidP="008F2151">
      <w:pPr>
        <w:pStyle w:val="ListParagraph"/>
        <w:numPr>
          <w:ilvl w:val="0"/>
          <w:numId w:val="43"/>
        </w:numPr>
        <w:jc w:val="both"/>
        <w:rPr>
          <w:b/>
          <w:bCs/>
        </w:rPr>
      </w:pPr>
      <w:r w:rsidRPr="00612C91">
        <w:rPr>
          <w:b/>
          <w:bCs/>
          <w:lang w:val="en-US"/>
        </w:rPr>
        <w:t>Group-based L1-RSRP measurement is configured based on L3 measurements for the same measurement resources</w:t>
      </w:r>
    </w:p>
    <w:p w14:paraId="57200915" w14:textId="77777777" w:rsidR="006267A5" w:rsidRPr="00AB0A46" w:rsidRDefault="006267A5" w:rsidP="00AB0A46">
      <w:pPr>
        <w:rPr>
          <w:lang w:eastAsia="en-GB"/>
        </w:rPr>
      </w:pPr>
    </w:p>
    <w:sectPr w:rsidR="006267A5" w:rsidRPr="00AB0A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3267" w14:textId="77777777" w:rsidR="00CE20BC" w:rsidRDefault="00CE20BC">
      <w:r>
        <w:separator/>
      </w:r>
    </w:p>
  </w:endnote>
  <w:endnote w:type="continuationSeparator" w:id="0">
    <w:p w14:paraId="748EC0EE" w14:textId="77777777" w:rsidR="00CE20BC" w:rsidRDefault="00CE20BC">
      <w:r>
        <w:continuationSeparator/>
      </w:r>
    </w:p>
  </w:endnote>
  <w:endnote w:type="continuationNotice" w:id="1">
    <w:p w14:paraId="5B35A0E7" w14:textId="77777777" w:rsidR="00CE20BC" w:rsidRDefault="00CE2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auto"/>
    <w:pitch w:val="variable"/>
    <w:sig w:usb0="A00002FF" w:usb1="28CFFCFA" w:usb2="00000016" w:usb3="00000000" w:csb0="001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8CD28" w14:textId="77777777" w:rsidR="00CE20BC" w:rsidRDefault="00CE20BC">
      <w:r>
        <w:separator/>
      </w:r>
    </w:p>
  </w:footnote>
  <w:footnote w:type="continuationSeparator" w:id="0">
    <w:p w14:paraId="4E584EE7" w14:textId="77777777" w:rsidR="00CE20BC" w:rsidRDefault="00CE20BC">
      <w:r>
        <w:continuationSeparator/>
      </w:r>
    </w:p>
  </w:footnote>
  <w:footnote w:type="continuationNotice" w:id="1">
    <w:p w14:paraId="6D370612" w14:textId="77777777" w:rsidR="00CE20BC" w:rsidRDefault="00CE20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67114F"/>
    <w:multiLevelType w:val="hybridMultilevel"/>
    <w:tmpl w:val="67F6A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7"/>
  </w:num>
  <w:num w:numId="2" w16cid:durableId="1818299601">
    <w:abstractNumId w:val="42"/>
  </w:num>
  <w:num w:numId="3" w16cid:durableId="822310547">
    <w:abstractNumId w:val="24"/>
  </w:num>
  <w:num w:numId="4" w16cid:durableId="1022324696">
    <w:abstractNumId w:val="12"/>
  </w:num>
  <w:num w:numId="5" w16cid:durableId="1224174323">
    <w:abstractNumId w:val="3"/>
  </w:num>
  <w:num w:numId="6" w16cid:durableId="789395670">
    <w:abstractNumId w:val="35"/>
  </w:num>
  <w:num w:numId="7" w16cid:durableId="1395664146">
    <w:abstractNumId w:val="13"/>
  </w:num>
  <w:num w:numId="8" w16cid:durableId="1404523643">
    <w:abstractNumId w:val="20"/>
  </w:num>
  <w:num w:numId="9" w16cid:durableId="543058064">
    <w:abstractNumId w:val="43"/>
  </w:num>
  <w:num w:numId="10" w16cid:durableId="185564226">
    <w:abstractNumId w:val="40"/>
  </w:num>
  <w:num w:numId="11" w16cid:durableId="165559958">
    <w:abstractNumId w:val="39"/>
  </w:num>
  <w:num w:numId="12" w16cid:durableId="1653867933">
    <w:abstractNumId w:val="7"/>
  </w:num>
  <w:num w:numId="13" w16cid:durableId="2048480466">
    <w:abstractNumId w:val="15"/>
  </w:num>
  <w:num w:numId="14" w16cid:durableId="123162328">
    <w:abstractNumId w:val="18"/>
  </w:num>
  <w:num w:numId="15" w16cid:durableId="311373112">
    <w:abstractNumId w:val="32"/>
  </w:num>
  <w:num w:numId="16" w16cid:durableId="1054475442">
    <w:abstractNumId w:val="19"/>
  </w:num>
  <w:num w:numId="17" w16cid:durableId="1069427642">
    <w:abstractNumId w:val="30"/>
  </w:num>
  <w:num w:numId="18" w16cid:durableId="1874415200">
    <w:abstractNumId w:val="28"/>
  </w:num>
  <w:num w:numId="19" w16cid:durableId="228931519">
    <w:abstractNumId w:val="36"/>
  </w:num>
  <w:num w:numId="20" w16cid:durableId="1723091846">
    <w:abstractNumId w:val="10"/>
  </w:num>
  <w:num w:numId="21" w16cid:durableId="241762332">
    <w:abstractNumId w:val="22"/>
  </w:num>
  <w:num w:numId="22" w16cid:durableId="1273628953">
    <w:abstractNumId w:val="2"/>
  </w:num>
  <w:num w:numId="23" w16cid:durableId="1433016067">
    <w:abstractNumId w:val="38"/>
  </w:num>
  <w:num w:numId="24" w16cid:durableId="289214236">
    <w:abstractNumId w:val="26"/>
  </w:num>
  <w:num w:numId="25" w16cid:durableId="1140422469">
    <w:abstractNumId w:val="11"/>
  </w:num>
  <w:num w:numId="26" w16cid:durableId="906961042">
    <w:abstractNumId w:val="8"/>
  </w:num>
  <w:num w:numId="27" w16cid:durableId="2135365669">
    <w:abstractNumId w:val="17"/>
  </w:num>
  <w:num w:numId="28" w16cid:durableId="1381174842">
    <w:abstractNumId w:val="14"/>
  </w:num>
  <w:num w:numId="29" w16cid:durableId="954601300">
    <w:abstractNumId w:val="33"/>
  </w:num>
  <w:num w:numId="30" w16cid:durableId="858661157">
    <w:abstractNumId w:val="21"/>
  </w:num>
  <w:num w:numId="31" w16cid:durableId="825365161">
    <w:abstractNumId w:val="0"/>
  </w:num>
  <w:num w:numId="32" w16cid:durableId="543760627">
    <w:abstractNumId w:val="31"/>
  </w:num>
  <w:num w:numId="33" w16cid:durableId="2011131162">
    <w:abstractNumId w:val="29"/>
  </w:num>
  <w:num w:numId="34" w16cid:durableId="1756516340">
    <w:abstractNumId w:val="23"/>
  </w:num>
  <w:num w:numId="35" w16cid:durableId="1568110023">
    <w:abstractNumId w:val="41"/>
  </w:num>
  <w:num w:numId="36" w16cid:durableId="1725369227">
    <w:abstractNumId w:val="5"/>
  </w:num>
  <w:num w:numId="37" w16cid:durableId="302932881">
    <w:abstractNumId w:val="25"/>
  </w:num>
  <w:num w:numId="38" w16cid:durableId="1562060984">
    <w:abstractNumId w:val="1"/>
  </w:num>
  <w:num w:numId="39" w16cid:durableId="1576549665">
    <w:abstractNumId w:val="4"/>
  </w:num>
  <w:num w:numId="40" w16cid:durableId="66003381">
    <w:abstractNumId w:val="27"/>
  </w:num>
  <w:num w:numId="41" w16cid:durableId="384527307">
    <w:abstractNumId w:val="16"/>
  </w:num>
  <w:num w:numId="42" w16cid:durableId="371542348">
    <w:abstractNumId w:val="9"/>
  </w:num>
  <w:num w:numId="43" w16cid:durableId="190267897">
    <w:abstractNumId w:val="34"/>
  </w:num>
  <w:num w:numId="44" w16cid:durableId="50741027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C91"/>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5B3"/>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CD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E89"/>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4EEF"/>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6A"/>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549"/>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23"/>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73D"/>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8E9"/>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20"/>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C7C23"/>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51D"/>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145"/>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39D"/>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151"/>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2A37"/>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81D"/>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43E"/>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6C8"/>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57DE"/>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4C5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D01"/>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C2"/>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6E4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04B"/>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0BC"/>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D4"/>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691"/>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4E8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2C2"/>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6DA"/>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266"/>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7243</TotalTime>
  <Pages>3</Pages>
  <Words>1056</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592</cp:revision>
  <cp:lastPrinted>2022-09-27T22:38:00Z</cp:lastPrinted>
  <dcterms:created xsi:type="dcterms:W3CDTF">2022-08-08T20:12:00Z</dcterms:created>
  <dcterms:modified xsi:type="dcterms:W3CDTF">2023-04-07T21:23:00Z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